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0FAC7" w14:textId="6372A1F0" w:rsidR="00535962" w:rsidRPr="00F7167E" w:rsidRDefault="004D1747">
      <w:r w:rsidRPr="005478B9">
        <w:rPr>
          <w:noProof/>
          <w:lang w:val="es-DO" w:eastAsia="es-DO"/>
        </w:rPr>
        <w:drawing>
          <wp:anchor distT="0" distB="0" distL="114300" distR="114300" simplePos="0" relativeHeight="251701248" behindDoc="0" locked="0" layoutInCell="1" allowOverlap="1" wp14:anchorId="0DD765E0" wp14:editId="711C65F9">
            <wp:simplePos x="0" y="0"/>
            <wp:positionH relativeFrom="column">
              <wp:posOffset>514350</wp:posOffset>
            </wp:positionH>
            <wp:positionV relativeFrom="paragraph">
              <wp:posOffset>-171450</wp:posOffset>
            </wp:positionV>
            <wp:extent cx="1304925" cy="553165"/>
            <wp:effectExtent l="0" t="0" r="0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5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78B9">
        <w:rPr>
          <w:noProof/>
          <w:lang w:val="es-DO" w:eastAsia="es-DO"/>
        </w:rPr>
        <w:drawing>
          <wp:anchor distT="0" distB="0" distL="114300" distR="114300" simplePos="0" relativeHeight="251699200" behindDoc="0" locked="0" layoutInCell="1" allowOverlap="1" wp14:anchorId="189B142C" wp14:editId="4998B1B1">
            <wp:simplePos x="0" y="0"/>
            <wp:positionH relativeFrom="column">
              <wp:posOffset>-514350</wp:posOffset>
            </wp:positionH>
            <wp:positionV relativeFrom="paragraph">
              <wp:posOffset>-219074</wp:posOffset>
            </wp:positionV>
            <wp:extent cx="942975" cy="621962"/>
            <wp:effectExtent l="0" t="0" r="0" b="6985"/>
            <wp:wrapNone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053" cy="623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119E" w:rsidRPr="00D9119E">
        <w:rPr>
          <w:noProof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19725337" wp14:editId="4861CA29">
                <wp:simplePos x="0" y="0"/>
                <wp:positionH relativeFrom="column">
                  <wp:posOffset>4238625</wp:posOffset>
                </wp:positionH>
                <wp:positionV relativeFrom="paragraph">
                  <wp:posOffset>-666750</wp:posOffset>
                </wp:positionV>
                <wp:extent cx="2181225" cy="1028065"/>
                <wp:effectExtent l="19050" t="19050" r="28575" b="19685"/>
                <wp:wrapNone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1028065"/>
                          <a:chOff x="9151" y="720"/>
                          <a:chExt cx="2009" cy="162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2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2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4"/>
                                        </w:rPr>
                                        <w:alias w:val="No. de Documento"/>
                                        <w:tag w:val="No. de Documento"/>
                                        <w:id w:val="1834869422"/>
                                      </w:sdtPr>
                                      <w:sdtEndPr>
                                        <w:rPr>
                                          <w:rStyle w:val="Style4"/>
                                        </w:rPr>
                                      </w:sdtEndPr>
                                      <w:sdtContent>
                                        <w:p w14:paraId="0EE2BF4D" w14:textId="434C3A9E" w:rsidR="00D9119E" w:rsidRPr="00194981" w:rsidRDefault="00D9119E" w:rsidP="00D9119E">
                                          <w:pPr>
                                            <w:rPr>
                                              <w:rStyle w:val="Style6"/>
                                            </w:rPr>
                                          </w:pPr>
                                          <w:r w:rsidRPr="00194981">
                                            <w:rPr>
                                              <w:rStyle w:val="Style6"/>
                                            </w:rPr>
                                            <w:t xml:space="preserve">             </w:t>
                                          </w:r>
                                          <w:r>
                                            <w:rPr>
                                              <w:rStyle w:val="Style6"/>
                                            </w:rPr>
                                            <w:t>CDEEE-</w:t>
                                          </w:r>
                                          <w:r w:rsidR="009B609B">
                                            <w:rPr>
                                              <w:rStyle w:val="Style6"/>
                                            </w:rPr>
                                            <w:t>CCC-CP-202</w:t>
                                          </w:r>
                                          <w:r w:rsidR="006D6975">
                                            <w:rPr>
                                              <w:rStyle w:val="Style6"/>
                                            </w:rPr>
                                            <w:t>3</w:t>
                                          </w:r>
                                          <w:r w:rsidR="009B609B">
                                            <w:rPr>
                                              <w:rStyle w:val="Style6"/>
                                            </w:rPr>
                                            <w:t>-00</w:t>
                                          </w:r>
                                          <w:r w:rsidR="006450E5">
                                            <w:rPr>
                                              <w:rStyle w:val="Style6"/>
                                            </w:rPr>
                                            <w:t>13</w:t>
                                          </w:r>
                                        </w:p>
                                        <w:p w14:paraId="2BD19C1B" w14:textId="77777777" w:rsidR="00D9119E" w:rsidRPr="00523656" w:rsidRDefault="00256F56" w:rsidP="00D9119E"/>
                                      </w:sdtContent>
                                    </w:sdt>
                                    <w:p w14:paraId="235E74F4" w14:textId="77777777" w:rsidR="00D9119E" w:rsidRPr="00535962" w:rsidRDefault="00256F56" w:rsidP="00D9119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B97081" w14:textId="77777777" w:rsidR="00D9119E" w:rsidRPr="00CA0E82" w:rsidRDefault="00D9119E" w:rsidP="00D9119E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3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1E0A16" w14:textId="3ECC6B90" w:rsidR="00D9119E" w:rsidRPr="00194981" w:rsidRDefault="00D9119E" w:rsidP="00D9119E">
                                  <w:pPr>
                                    <w:rPr>
                                      <w:rStyle w:val="Style6"/>
                                    </w:rPr>
                                  </w:pPr>
                                  <w:r>
                                    <w:rPr>
                                      <w:rStyle w:val="Style6"/>
                                    </w:rPr>
                                    <w:t xml:space="preserve">                       </w:t>
                                  </w:r>
                                  <w:r w:rsidRPr="0045238A">
                                    <w:rPr>
                                      <w:rStyle w:val="Style6"/>
                                    </w:rPr>
                                    <w:t>SOLPED 300000</w:t>
                                  </w:r>
                                  <w:r w:rsidR="00B50F08">
                                    <w:rPr>
                                      <w:rStyle w:val="Style6"/>
                                    </w:rPr>
                                    <w:t>2</w:t>
                                  </w:r>
                                  <w:r w:rsidR="006D6975">
                                    <w:rPr>
                                      <w:rStyle w:val="Style6"/>
                                    </w:rPr>
                                    <w:t>3</w:t>
                                  </w:r>
                                  <w:r w:rsidR="006450E5">
                                    <w:rPr>
                                      <w:rStyle w:val="Style6"/>
                                    </w:rPr>
                                    <w:t>50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468AA3" w14:textId="77777777" w:rsidR="00D9119E" w:rsidRPr="00CA0E82" w:rsidRDefault="00D9119E" w:rsidP="00D9119E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725337" id="Grupo 24" o:spid="_x0000_s1026" style="position:absolute;margin-left:333.75pt;margin-top:-52.5pt;width:171.75pt;height:80.95pt;z-index:251703296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">
                <v:group id="Group 3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 4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aW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bPgSfoBc3QEAAP//AwBQSwECLQAUAAYACAAAACEA2+H2y+4AAACFAQAAEwAAAAAAAAAAAAAA&#10;AAAAAAAAW0NvbnRlbnRfVHlwZXNdLnhtbFBLAQItABQABgAIAAAAIQBa9CxbvwAAABUBAAALAAAA&#10;AAAAAAAAAAAAAB8BAABfcmVscy8ucmVsc1BLAQItABQABgAIAAAAIQBCXQaW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834869422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EE2BF4D" w14:textId="434C3A9E" w:rsidR="00D9119E" w:rsidRPr="00194981" w:rsidRDefault="00D9119E" w:rsidP="00D9119E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  <w:r w:rsidRPr="00194981">
                                      <w:rPr>
                                        <w:rStyle w:val="Style6"/>
                                      </w:rPr>
                                      <w:t xml:space="preserve">     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CDEEE-</w:t>
                                    </w:r>
                                    <w:r w:rsidR="009B609B">
                                      <w:rPr>
                                        <w:rStyle w:val="Style6"/>
                                      </w:rPr>
                                      <w:t>CCC-CP-202</w:t>
                                    </w:r>
                                    <w:r w:rsidR="006D6975">
                                      <w:rPr>
                                        <w:rStyle w:val="Style6"/>
                                      </w:rPr>
                                      <w:t>3</w:t>
                                    </w:r>
                                    <w:r w:rsidR="009B609B">
                                      <w:rPr>
                                        <w:rStyle w:val="Style6"/>
                                      </w:rPr>
                                      <w:t>-00</w:t>
                                    </w:r>
                                    <w:r w:rsidR="006450E5">
                                      <w:rPr>
                                        <w:rStyle w:val="Style6"/>
                                      </w:rPr>
                                      <w:t>13</w:t>
                                    </w:r>
                                  </w:p>
                                  <w:p w14:paraId="2BD19C1B" w14:textId="77777777" w:rsidR="00D9119E" w:rsidRPr="00523656" w:rsidRDefault="00256F56" w:rsidP="00D9119E"/>
                                </w:sdtContent>
                              </w:sdt>
                              <w:p w14:paraId="235E74F4" w14:textId="77777777" w:rsidR="00D9119E" w:rsidRPr="00535962" w:rsidRDefault="00256F56" w:rsidP="00D9119E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" fillcolor="black [3213]" strokecolor="white [3212]" strokeweight="3pt">
                      <v:textbox>
                        <w:txbxContent>
                          <w:p w14:paraId="79B97081" w14:textId="77777777" w:rsidR="00D9119E" w:rsidRPr="00CA0E82" w:rsidRDefault="00D9119E" w:rsidP="00D9119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 Box 8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p w14:paraId="5A1E0A16" w14:textId="3ECC6B90" w:rsidR="00D9119E" w:rsidRPr="00194981" w:rsidRDefault="00D9119E" w:rsidP="00D9119E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</w:t>
                            </w:r>
                            <w:r w:rsidRPr="0045238A">
                              <w:rPr>
                                <w:rStyle w:val="Style6"/>
                              </w:rPr>
                              <w:t>SOLPED 300000</w:t>
                            </w:r>
                            <w:r w:rsidR="00B50F08">
                              <w:rPr>
                                <w:rStyle w:val="Style6"/>
                              </w:rPr>
                              <w:t>2</w:t>
                            </w:r>
                            <w:r w:rsidR="006D6975">
                              <w:rPr>
                                <w:rStyle w:val="Style6"/>
                              </w:rPr>
                              <w:t>3</w:t>
                            </w:r>
                            <w:r w:rsidR="006450E5">
                              <w:rPr>
                                <w:rStyle w:val="Style6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  <v:shape id="Text Box 9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14:paraId="3A468AA3" w14:textId="77777777" w:rsidR="00D9119E" w:rsidRPr="00CA0E82" w:rsidRDefault="00D9119E" w:rsidP="00D9119E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0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tHwwAAANsAAAAPAAAAZHJzL2Rvd25yZXYueG1sRI9PawIx&#10;FMTvBb9DeIK3mlWx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q7q7R8MAAADbAAAADwAA&#10;AAAAAAAAAAAAAAAHAgAAZHJzL2Rvd25yZXYueG1sUEsFBgAAAAADAAMAtwAAAPcCAAAAAA==&#10;" filled="f"/>
              </v:group>
            </w:pict>
          </mc:Fallback>
        </mc:AlternateContent>
      </w:r>
      <w:r w:rsidR="0035615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64D812" wp14:editId="7CC1D458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6F76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4D812" id="Text Box 20" o:spid="_x0000_s1035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z+3sy4AAAAAoBAAAPAAAAAAAAAAAAAAAAADUEAABkcnMvZG93bnJldi54bWxQSwUGAAAA&#10;AAQABADzAAAAQgUAAAAA&#10;" filled="f" stroked="f">
                <v:textbox inset="0,0,0,0">
                  <w:txbxContent>
                    <w:p w14:paraId="53186F76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2FC41CF" wp14:editId="1275763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C1669B" w14:textId="77777777" w:rsidR="00535962" w:rsidRPr="00535962" w:rsidRDefault="0035615D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442764" wp14:editId="292A8A51">
                <wp:simplePos x="0" y="0"/>
                <wp:positionH relativeFrom="column">
                  <wp:posOffset>4680834</wp:posOffset>
                </wp:positionH>
                <wp:positionV relativeFrom="paragraph">
                  <wp:posOffset>121893</wp:posOffset>
                </wp:positionV>
                <wp:extent cx="212471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BC4778" w14:textId="62965346" w:rsidR="0026335F" w:rsidRPr="0026335F" w:rsidRDefault="00256F5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3-05-1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16 de mayo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42764" id="Text Box 12" o:spid="_x0000_s1036" type="#_x0000_t202" style="position:absolute;margin-left:368.55pt;margin-top:9.6pt;width:167.3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" filled="f" stroked="f">
                <v:textbox>
                  <w:txbxContent>
                    <w:p w14:paraId="18BC4778" w14:textId="62965346" w:rsidR="0026335F" w:rsidRPr="0026335F" w:rsidRDefault="00256F5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3-05-1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16 de mayo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8A18A2" w14:textId="77777777" w:rsidR="00535962" w:rsidRDefault="005478B9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5E07FB" wp14:editId="6864FA14">
                <wp:simplePos x="0" y="0"/>
                <wp:positionH relativeFrom="column">
                  <wp:posOffset>304800</wp:posOffset>
                </wp:positionH>
                <wp:positionV relativeFrom="paragraph">
                  <wp:posOffset>43815</wp:posOffset>
                </wp:positionV>
                <wp:extent cx="47720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20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11463860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69E94523" w14:textId="77777777" w:rsidR="005478B9" w:rsidRPr="005478B9" w:rsidRDefault="005478B9" w:rsidP="005478B9">
                                <w:r w:rsidRPr="005478B9">
                                  <w:t>CORPORACIÓN DOMINICANA DE EMPRESAS ELÉCTRICAS ESTATALES (CDEEE)</w:t>
                                </w:r>
                              </w:p>
                              <w:p w14:paraId="350E4893" w14:textId="77777777" w:rsidR="005478B9" w:rsidRPr="005478B9" w:rsidRDefault="00256F56" w:rsidP="005478B9">
                                <w:pPr>
                                  <w:rPr>
                                    <w:rStyle w:val="Style6"/>
                                  </w:rPr>
                                </w:pPr>
                              </w:p>
                            </w:sdtContent>
                          </w:sdt>
                          <w:p w14:paraId="000308B9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E07FB" id="Text Box 16" o:spid="_x0000_s1037" type="#_x0000_t202" style="position:absolute;margin-left:24pt;margin-top:3.45pt;width:375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11463860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69E94523" w14:textId="77777777" w:rsidR="005478B9" w:rsidRPr="005478B9" w:rsidRDefault="005478B9" w:rsidP="005478B9">
                          <w:r w:rsidRPr="005478B9">
                            <w:t>CORPORACIÓN DOMINICANA DE EMPRESAS ELÉCTRICAS ESTATALES (CDEEE)</w:t>
                          </w:r>
                        </w:p>
                        <w:p w14:paraId="350E4893" w14:textId="77777777" w:rsidR="005478B9" w:rsidRPr="005478B9" w:rsidRDefault="00256F56" w:rsidP="005478B9">
                          <w:pPr>
                            <w:rPr>
                              <w:rStyle w:val="Style6"/>
                            </w:rPr>
                          </w:pPr>
                        </w:p>
                      </w:sdtContent>
                    </w:sdt>
                    <w:p w14:paraId="000308B9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615D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DABF90" wp14:editId="56F3B92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EAF5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ABF90" id="Text Box 13" o:spid="_x0000_s1038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" filled="f" stroked="f">
                <v:textbox>
                  <w:txbxContent>
                    <w:p w14:paraId="2D5EAF5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4DFD95D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AA2AECF" w14:textId="77777777" w:rsidR="005478B9" w:rsidRPr="005478B9" w:rsidRDefault="005478B9" w:rsidP="005478B9">
      <w:r w:rsidRPr="005478B9">
        <w:t xml:space="preserve">                </w:t>
      </w:r>
      <w:r>
        <w:t xml:space="preserve">                     </w:t>
      </w:r>
      <w:r w:rsidRPr="005478B9">
        <w:t>CENTRAL TERMOELÉCTRICA PUNTA CATALINA (CTPC)</w:t>
      </w:r>
    </w:p>
    <w:p w14:paraId="3E1915DD" w14:textId="77777777" w:rsidR="00A640BD" w:rsidRPr="00C66D08" w:rsidRDefault="0035615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13C039" wp14:editId="13C2327C">
                <wp:simplePos x="0" y="0"/>
                <wp:positionH relativeFrom="column">
                  <wp:posOffset>910590</wp:posOffset>
                </wp:positionH>
                <wp:positionV relativeFrom="paragraph">
                  <wp:posOffset>15240</wp:posOffset>
                </wp:positionV>
                <wp:extent cx="3538220" cy="271780"/>
                <wp:effectExtent l="0" t="0" r="0" b="444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F340D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3C039" id="Text Box 18" o:spid="_x0000_s1039" type="#_x0000_t202" style="position:absolute;left:0;text-align:left;margin-left:71.7pt;margin-top:1.2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GgG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" stroked="f">
                <v:textbox>
                  <w:txbxContent>
                    <w:p w14:paraId="45F340D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36890E1" w14:textId="77777777" w:rsidR="00A640BD" w:rsidRPr="00C66D08" w:rsidRDefault="0035615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Style w:val="Institucion"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C17887B" wp14:editId="4DDB8A75">
                <wp:simplePos x="0" y="0"/>
                <wp:positionH relativeFrom="column">
                  <wp:posOffset>134620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63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C5DB98" w14:textId="77777777" w:rsidR="002E1412" w:rsidRPr="002E1412" w:rsidRDefault="00256F5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A9145A">
                                  <w:rPr>
                                    <w:rStyle w:val="Style8"/>
                                  </w:rPr>
                                  <w:t>GERENCIA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7887B" id="Text Box 17" o:spid="_x0000_s1040" type="#_x0000_t202" style="position:absolute;left:0;text-align:left;margin-left:10.6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As9gEAANEDAAAOAAAAZHJzL2Uyb0RvYy54bWysU8Fu2zAMvQ/YPwi6L07SpFu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" stroked="f">
                <v:textbox>
                  <w:txbxContent>
                    <w:p w14:paraId="1BC5DB98" w14:textId="77777777" w:rsidR="002E1412" w:rsidRPr="002E1412" w:rsidRDefault="00256F5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A9145A">
                            <w:rPr>
                              <w:rStyle w:val="Style8"/>
                            </w:rPr>
                            <w:t>GERENCIA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8B0086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89FE70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96EC2E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938A73C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D7477EC" w14:textId="77777777" w:rsidR="007B0E1F" w:rsidRDefault="00E82502" w:rsidP="00BB5ADA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8094F7E" w14:textId="77777777" w:rsidTr="00E82502">
        <w:trPr>
          <w:cantSplit/>
          <w:trHeight w:val="440"/>
        </w:trPr>
        <w:tc>
          <w:tcPr>
            <w:tcW w:w="9252" w:type="dxa"/>
          </w:tcPr>
          <w:p w14:paraId="08296B6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</w:t>
            </w:r>
            <w:proofErr w:type="gramStart"/>
            <w:r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70A3D01" w14:textId="77777777" w:rsidTr="00E82502">
        <w:trPr>
          <w:cantSplit/>
          <w:trHeight w:val="440"/>
        </w:trPr>
        <w:tc>
          <w:tcPr>
            <w:tcW w:w="9252" w:type="dxa"/>
          </w:tcPr>
          <w:p w14:paraId="583B53C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86FE426" w14:textId="77777777" w:rsidTr="00E82502">
        <w:trPr>
          <w:cantSplit/>
          <w:trHeight w:val="440"/>
        </w:trPr>
        <w:tc>
          <w:tcPr>
            <w:tcW w:w="9252" w:type="dxa"/>
          </w:tcPr>
          <w:p w14:paraId="5ED33A4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14:paraId="6C9781BC" w14:textId="77777777" w:rsidTr="00E82502">
        <w:trPr>
          <w:cantSplit/>
          <w:trHeight w:val="440"/>
        </w:trPr>
        <w:tc>
          <w:tcPr>
            <w:tcW w:w="9252" w:type="dxa"/>
          </w:tcPr>
          <w:p w14:paraId="279079A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027B82E" w14:textId="77777777" w:rsidTr="00E82502">
        <w:trPr>
          <w:cantSplit/>
          <w:trHeight w:val="440"/>
        </w:trPr>
        <w:tc>
          <w:tcPr>
            <w:tcW w:w="9252" w:type="dxa"/>
          </w:tcPr>
          <w:p w14:paraId="0B58FE7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6DD7F2" w14:textId="77777777" w:rsidTr="00E82502">
        <w:trPr>
          <w:cantSplit/>
          <w:trHeight w:val="440"/>
        </w:trPr>
        <w:tc>
          <w:tcPr>
            <w:tcW w:w="9252" w:type="dxa"/>
          </w:tcPr>
          <w:p w14:paraId="3ED1B47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E045D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881A4B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098290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86B3F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2025AEC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C1F65" w14:textId="77777777" w:rsidR="00D13902" w:rsidRDefault="00D13902" w:rsidP="001007E7">
      <w:pPr>
        <w:spacing w:after="0" w:line="240" w:lineRule="auto"/>
      </w:pPr>
      <w:r>
        <w:separator/>
      </w:r>
    </w:p>
  </w:endnote>
  <w:endnote w:type="continuationSeparator" w:id="0">
    <w:p w14:paraId="41F07466" w14:textId="77777777" w:rsidR="00D13902" w:rsidRDefault="00D139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014C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B400552" wp14:editId="7218EAB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615D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F2273B" wp14:editId="24D7E2D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4445" r="635" b="127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0C6505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18C34D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F2273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170C6505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18C34D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35615D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272FB9" wp14:editId="3F5E943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635" r="4445" b="444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66D49A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272FB9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166D49A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6F08F1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29715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1EE130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55E1B5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4B99D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18C78" w14:textId="77777777" w:rsidR="00D13902" w:rsidRDefault="00D13902" w:rsidP="001007E7">
      <w:pPr>
        <w:spacing w:after="0" w:line="240" w:lineRule="auto"/>
      </w:pPr>
      <w:r>
        <w:separator/>
      </w:r>
    </w:p>
  </w:footnote>
  <w:footnote w:type="continuationSeparator" w:id="0">
    <w:p w14:paraId="4EDDB274" w14:textId="77777777" w:rsidR="00D13902" w:rsidRDefault="00D1390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FnUT6eiwL3NIh/7Zre5KveAe5x0=" w:salt="8Q1YDhkCP54qIK8gnki1t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334E7"/>
    <w:rsid w:val="00034DD9"/>
    <w:rsid w:val="00045479"/>
    <w:rsid w:val="0005792C"/>
    <w:rsid w:val="000B0DCD"/>
    <w:rsid w:val="000D3FB5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C4C06"/>
    <w:rsid w:val="001F73A7"/>
    <w:rsid w:val="002009A7"/>
    <w:rsid w:val="00213D92"/>
    <w:rsid w:val="00253DBA"/>
    <w:rsid w:val="00256F56"/>
    <w:rsid w:val="0026335F"/>
    <w:rsid w:val="00295BD4"/>
    <w:rsid w:val="002D451D"/>
    <w:rsid w:val="002E1412"/>
    <w:rsid w:val="00314023"/>
    <w:rsid w:val="00341484"/>
    <w:rsid w:val="00344D45"/>
    <w:rsid w:val="0035615D"/>
    <w:rsid w:val="00356494"/>
    <w:rsid w:val="00363503"/>
    <w:rsid w:val="00392351"/>
    <w:rsid w:val="003A6141"/>
    <w:rsid w:val="00404131"/>
    <w:rsid w:val="0042490F"/>
    <w:rsid w:val="004379A6"/>
    <w:rsid w:val="0044234A"/>
    <w:rsid w:val="00456C17"/>
    <w:rsid w:val="00466B9C"/>
    <w:rsid w:val="004A4861"/>
    <w:rsid w:val="004B30DA"/>
    <w:rsid w:val="004D1747"/>
    <w:rsid w:val="004D45A8"/>
    <w:rsid w:val="00505C30"/>
    <w:rsid w:val="00535962"/>
    <w:rsid w:val="005478B9"/>
    <w:rsid w:val="005E71CB"/>
    <w:rsid w:val="00611A07"/>
    <w:rsid w:val="0062592A"/>
    <w:rsid w:val="006450E5"/>
    <w:rsid w:val="006506D0"/>
    <w:rsid w:val="00651E48"/>
    <w:rsid w:val="00656068"/>
    <w:rsid w:val="00660DD2"/>
    <w:rsid w:val="00666D56"/>
    <w:rsid w:val="006709BC"/>
    <w:rsid w:val="006D6975"/>
    <w:rsid w:val="006E4B78"/>
    <w:rsid w:val="006F567F"/>
    <w:rsid w:val="00705C2B"/>
    <w:rsid w:val="00725091"/>
    <w:rsid w:val="0074276B"/>
    <w:rsid w:val="00754166"/>
    <w:rsid w:val="00754809"/>
    <w:rsid w:val="00780880"/>
    <w:rsid w:val="0078155A"/>
    <w:rsid w:val="007929FF"/>
    <w:rsid w:val="007B0E1F"/>
    <w:rsid w:val="007B6F6F"/>
    <w:rsid w:val="007E7502"/>
    <w:rsid w:val="007F1939"/>
    <w:rsid w:val="00805D8E"/>
    <w:rsid w:val="00820C9F"/>
    <w:rsid w:val="0082707E"/>
    <w:rsid w:val="008315B0"/>
    <w:rsid w:val="00882231"/>
    <w:rsid w:val="008B3AE5"/>
    <w:rsid w:val="008C388B"/>
    <w:rsid w:val="0091318C"/>
    <w:rsid w:val="00966EEE"/>
    <w:rsid w:val="00977C54"/>
    <w:rsid w:val="009B609B"/>
    <w:rsid w:val="00A16099"/>
    <w:rsid w:val="00A524F6"/>
    <w:rsid w:val="00A640BD"/>
    <w:rsid w:val="00A641A7"/>
    <w:rsid w:val="00A72F42"/>
    <w:rsid w:val="00A9145A"/>
    <w:rsid w:val="00AD7919"/>
    <w:rsid w:val="00AF2E6B"/>
    <w:rsid w:val="00B27A28"/>
    <w:rsid w:val="00B50F08"/>
    <w:rsid w:val="00B62EEF"/>
    <w:rsid w:val="00B96902"/>
    <w:rsid w:val="00B97B51"/>
    <w:rsid w:val="00BA0007"/>
    <w:rsid w:val="00BB1D79"/>
    <w:rsid w:val="00BB5ADA"/>
    <w:rsid w:val="00BC1B29"/>
    <w:rsid w:val="00BC1D0C"/>
    <w:rsid w:val="00BC61BD"/>
    <w:rsid w:val="00BD1586"/>
    <w:rsid w:val="00C078CB"/>
    <w:rsid w:val="00C22DBE"/>
    <w:rsid w:val="00C5078F"/>
    <w:rsid w:val="00C66D08"/>
    <w:rsid w:val="00C7470C"/>
    <w:rsid w:val="00C74889"/>
    <w:rsid w:val="00CA0E82"/>
    <w:rsid w:val="00CA164C"/>
    <w:rsid w:val="00CA4661"/>
    <w:rsid w:val="00CE67A3"/>
    <w:rsid w:val="00D0214E"/>
    <w:rsid w:val="00D1201E"/>
    <w:rsid w:val="00D13902"/>
    <w:rsid w:val="00D24FA7"/>
    <w:rsid w:val="00D45A3E"/>
    <w:rsid w:val="00D64696"/>
    <w:rsid w:val="00D70D9C"/>
    <w:rsid w:val="00D7710E"/>
    <w:rsid w:val="00D90D49"/>
    <w:rsid w:val="00D9119E"/>
    <w:rsid w:val="00DC5D96"/>
    <w:rsid w:val="00DD4F3E"/>
    <w:rsid w:val="00E13E55"/>
    <w:rsid w:val="00E46B65"/>
    <w:rsid w:val="00E56E06"/>
    <w:rsid w:val="00E71949"/>
    <w:rsid w:val="00E82502"/>
    <w:rsid w:val="00EA6B34"/>
    <w:rsid w:val="00EA7406"/>
    <w:rsid w:val="00EC18D1"/>
    <w:rsid w:val="00EE1E7B"/>
    <w:rsid w:val="00F225BF"/>
    <w:rsid w:val="00F53753"/>
    <w:rsid w:val="00F7167E"/>
    <w:rsid w:val="00F7443C"/>
    <w:rsid w:val="00F84D68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E065B4"/>
  <w15:docId w15:val="{9C9DB010-51AA-4CDC-975E-ACFACE8D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E1E8C-E4F7-4E8F-9967-A6B9834D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15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Treicy Luisiana Santana Aquino</cp:lastModifiedBy>
  <cp:revision>34</cp:revision>
  <cp:lastPrinted>2011-03-04T18:48:00Z</cp:lastPrinted>
  <dcterms:created xsi:type="dcterms:W3CDTF">2011-03-04T18:49:00Z</dcterms:created>
  <dcterms:modified xsi:type="dcterms:W3CDTF">2023-05-16T17:06:00Z</dcterms:modified>
</cp:coreProperties>
</file>